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B2ACD" w14:textId="77777777" w:rsidR="00EC2E99" w:rsidRPr="00EC2E99" w:rsidRDefault="00EC2E99" w:rsidP="00EC2E99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EC2E99">
        <w:rPr>
          <w:rFonts w:ascii="Times New Roman" w:hAnsi="Times New Roman" w:cs="Times New Roman"/>
          <w:sz w:val="24"/>
          <w:szCs w:val="24"/>
          <w:u w:val="single"/>
        </w:rPr>
        <w:t>Hugh PLUMLEY</w:t>
      </w:r>
      <w:r w:rsidRPr="00EC2E99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EC2E99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C2E99">
        <w:rPr>
          <w:rFonts w:ascii="Times New Roman" w:hAnsi="Times New Roman" w:cs="Times New Roman"/>
          <w:sz w:val="24"/>
          <w:szCs w:val="24"/>
        </w:rPr>
        <w:t>fl.1465)</w:t>
      </w:r>
    </w:p>
    <w:p w14:paraId="3FC5B897" w14:textId="77777777" w:rsidR="00EC2E99" w:rsidRPr="00EC2E99" w:rsidRDefault="00EC2E99" w:rsidP="00EC2E99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EC2E99">
        <w:rPr>
          <w:rFonts w:ascii="Times New Roman" w:hAnsi="Times New Roman" w:cs="Times New Roman"/>
          <w:sz w:val="24"/>
          <w:szCs w:val="24"/>
        </w:rPr>
        <w:t>of Shrewsbury. Draper.</w:t>
      </w:r>
    </w:p>
    <w:p w14:paraId="1F474296" w14:textId="77777777" w:rsidR="00EC2E99" w:rsidRPr="00EC2E99" w:rsidRDefault="00EC2E99" w:rsidP="00EC2E99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0BD24425" w14:textId="77777777" w:rsidR="00EC2E99" w:rsidRPr="00EC2E99" w:rsidRDefault="00EC2E99" w:rsidP="00EC2E99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1C8CF624" w14:textId="77777777" w:rsidR="00EC2E99" w:rsidRPr="00EC2E99" w:rsidRDefault="00EC2E99" w:rsidP="00EC2E99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EC2E99">
        <w:rPr>
          <w:rFonts w:ascii="Times New Roman" w:hAnsi="Times New Roman" w:cs="Times New Roman"/>
          <w:sz w:val="24"/>
          <w:szCs w:val="24"/>
        </w:rPr>
        <w:t>20 Nov.1465</w:t>
      </w:r>
      <w:r w:rsidRPr="00EC2E99">
        <w:rPr>
          <w:rFonts w:ascii="Times New Roman" w:hAnsi="Times New Roman" w:cs="Times New Roman"/>
          <w:sz w:val="24"/>
          <w:szCs w:val="24"/>
        </w:rPr>
        <w:tab/>
        <w:t>Richard Wycherley(q.v.) and his wife, Anne(q.v.), appointed him, Hugh</w:t>
      </w:r>
    </w:p>
    <w:p w14:paraId="66CB8D7B" w14:textId="77777777" w:rsidR="00EC2E99" w:rsidRPr="00EC2E99" w:rsidRDefault="00EC2E99" w:rsidP="00EC2E99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EC2E99">
        <w:rPr>
          <w:rFonts w:ascii="Times New Roman" w:hAnsi="Times New Roman" w:cs="Times New Roman"/>
          <w:sz w:val="24"/>
          <w:szCs w:val="24"/>
        </w:rPr>
        <w:tab/>
        <w:t xml:space="preserve">Hosier(q.v.) and William </w:t>
      </w:r>
      <w:proofErr w:type="spellStart"/>
      <w:r w:rsidRPr="00EC2E99">
        <w:rPr>
          <w:rFonts w:ascii="Times New Roman" w:hAnsi="Times New Roman" w:cs="Times New Roman"/>
          <w:sz w:val="24"/>
          <w:szCs w:val="24"/>
        </w:rPr>
        <w:t>Sugden</w:t>
      </w:r>
      <w:proofErr w:type="spellEnd"/>
      <w:r w:rsidRPr="00EC2E99">
        <w:rPr>
          <w:rFonts w:ascii="Times New Roman" w:hAnsi="Times New Roman" w:cs="Times New Roman"/>
          <w:sz w:val="24"/>
          <w:szCs w:val="24"/>
        </w:rPr>
        <w:t>(q.v.), both of Shrewsbury, drapers,</w:t>
      </w:r>
    </w:p>
    <w:p w14:paraId="29FF8FB0" w14:textId="77777777" w:rsidR="00EC2E99" w:rsidRPr="00EC2E99" w:rsidRDefault="00EC2E99" w:rsidP="00EC2E99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EC2E99">
        <w:rPr>
          <w:rFonts w:ascii="Times New Roman" w:hAnsi="Times New Roman" w:cs="Times New Roman"/>
          <w:sz w:val="24"/>
          <w:szCs w:val="24"/>
        </w:rPr>
        <w:tab/>
        <w:t>to deliver seisin of lands in Shrewsbury to Digory Water(q.v.).</w:t>
      </w:r>
    </w:p>
    <w:p w14:paraId="4C380AE9" w14:textId="77777777" w:rsidR="00EC2E99" w:rsidRPr="00EC2E99" w:rsidRDefault="00EC2E99" w:rsidP="00EC2E99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EC2E99">
        <w:rPr>
          <w:rFonts w:ascii="Times New Roman" w:hAnsi="Times New Roman" w:cs="Times New Roman"/>
          <w:sz w:val="24"/>
          <w:szCs w:val="24"/>
        </w:rPr>
        <w:tab/>
        <w:t>(T.N.A. ref.  X1831/2/31/28)</w:t>
      </w:r>
    </w:p>
    <w:p w14:paraId="1D075A6C" w14:textId="77777777" w:rsidR="00EC2E99" w:rsidRPr="00EC2E99" w:rsidRDefault="00EC2E99" w:rsidP="00EC2E99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3E24A98A" w14:textId="77777777" w:rsidR="00EC2E99" w:rsidRPr="00EC2E99" w:rsidRDefault="00EC2E99" w:rsidP="00EC2E99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1F88F7D7" w14:textId="77777777" w:rsidR="00EC2E99" w:rsidRPr="00EC2E99" w:rsidRDefault="00EC2E99" w:rsidP="00EC2E99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EC2E99">
        <w:rPr>
          <w:rFonts w:ascii="Times New Roman" w:hAnsi="Times New Roman" w:cs="Times New Roman"/>
          <w:sz w:val="24"/>
          <w:szCs w:val="24"/>
        </w:rPr>
        <w:t>16 September 2022</w:t>
      </w:r>
    </w:p>
    <w:p w14:paraId="06C49843" w14:textId="77777777" w:rsidR="00BA00AB" w:rsidRPr="00EC2E9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C2E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7AF61" w14:textId="77777777" w:rsidR="00EC2E99" w:rsidRDefault="00EC2E99" w:rsidP="009139A6">
      <w:r>
        <w:separator/>
      </w:r>
    </w:p>
  </w:endnote>
  <w:endnote w:type="continuationSeparator" w:id="0">
    <w:p w14:paraId="726DCB71" w14:textId="77777777" w:rsidR="00EC2E99" w:rsidRDefault="00EC2E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316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6303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259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1EEEC" w14:textId="77777777" w:rsidR="00EC2E99" w:rsidRDefault="00EC2E99" w:rsidP="009139A6">
      <w:r>
        <w:separator/>
      </w:r>
    </w:p>
  </w:footnote>
  <w:footnote w:type="continuationSeparator" w:id="0">
    <w:p w14:paraId="780ACD07" w14:textId="77777777" w:rsidR="00EC2E99" w:rsidRDefault="00EC2E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51F7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D63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1A0B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E9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C2E9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336E2"/>
  <w15:chartTrackingRefBased/>
  <w15:docId w15:val="{D0B65F53-D171-4477-82BF-B7BC195AD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2022-10-21T17:21:00Z</dcterms:created>
  <dcterms:modified xsi:type="dcterms:W3CDTF">2022-10-21T17:22:00Z</dcterms:modified>
</cp:coreProperties>
</file>